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6331956E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42509" w:rsidRPr="00842509">
              <w:t>Kanal</w:t>
            </w:r>
            <w:r w:rsidR="004413A7">
              <w:t>erneuerung</w:t>
            </w:r>
            <w:r w:rsidR="00842509" w:rsidRPr="00842509">
              <w:t xml:space="preserve"> in</w:t>
            </w:r>
            <w:r w:rsidR="004413A7">
              <w:t xml:space="preserve"> der Metzer Str.</w:t>
            </w:r>
            <w:r w:rsidR="00842509" w:rsidRPr="00842509">
              <w:t xml:space="preserve"> Duisburg-</w:t>
            </w:r>
            <w:r w:rsidR="004413A7">
              <w:t xml:space="preserve"> Friemersheim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135D" w14:textId="77777777" w:rsidR="006746B2" w:rsidRDefault="006746B2">
      <w:r>
        <w:separator/>
      </w:r>
    </w:p>
    <w:p w14:paraId="4C93A95B" w14:textId="77777777" w:rsidR="006746B2" w:rsidRDefault="006746B2"/>
    <w:p w14:paraId="57D4E857" w14:textId="77777777" w:rsidR="006746B2" w:rsidRDefault="006746B2"/>
  </w:endnote>
  <w:endnote w:type="continuationSeparator" w:id="0">
    <w:p w14:paraId="0B024B0F" w14:textId="77777777" w:rsidR="006746B2" w:rsidRDefault="006746B2">
      <w:r>
        <w:continuationSeparator/>
      </w:r>
    </w:p>
    <w:p w14:paraId="72064687" w14:textId="77777777" w:rsidR="006746B2" w:rsidRDefault="006746B2"/>
    <w:p w14:paraId="75CC9F34" w14:textId="77777777" w:rsidR="006746B2" w:rsidRDefault="00674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B14AF" w14:textId="77777777" w:rsidR="006746B2" w:rsidRDefault="006746B2" w:rsidP="00026D23">
      <w:r>
        <w:separator/>
      </w:r>
    </w:p>
  </w:footnote>
  <w:footnote w:type="continuationSeparator" w:id="0">
    <w:p w14:paraId="2265007F" w14:textId="77777777" w:rsidR="006746B2" w:rsidRDefault="006746B2">
      <w:r>
        <w:continuationSeparator/>
      </w:r>
    </w:p>
    <w:p w14:paraId="17D0C3A2" w14:textId="77777777" w:rsidR="006746B2" w:rsidRDefault="006746B2"/>
    <w:p w14:paraId="3EEDD9DF" w14:textId="77777777" w:rsidR="006746B2" w:rsidRDefault="006746B2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75C17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13A7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51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746B2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6F6F30"/>
    <w:rsid w:val="007065E6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42509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EBA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B5872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A6FAB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A7DAB"/>
    <w:rsid w:val="00FB37F2"/>
    <w:rsid w:val="00FB4227"/>
    <w:rsid w:val="00FB5CB4"/>
    <w:rsid w:val="00FC0982"/>
    <w:rsid w:val="00FC1057"/>
    <w:rsid w:val="00FC14E3"/>
    <w:rsid w:val="00FC1D18"/>
    <w:rsid w:val="00FC6AAE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735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86</cp:revision>
  <cp:lastPrinted>2024-07-15T07:21:00Z</cp:lastPrinted>
  <dcterms:created xsi:type="dcterms:W3CDTF">2022-01-27T14:34:00Z</dcterms:created>
  <dcterms:modified xsi:type="dcterms:W3CDTF">2026-09-07T12:46:00Z</dcterms:modified>
</cp:coreProperties>
</file>